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0CE75" w14:textId="51849E07" w:rsidR="006B2F86" w:rsidRDefault="00110B29" w:rsidP="00E71FC3">
      <w:pPr>
        <w:pStyle w:val="NoSpacing"/>
      </w:pPr>
      <w:r>
        <w:rPr>
          <w:u w:val="single"/>
        </w:rPr>
        <w:t>Thomas BEAUMONT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14:paraId="67AF4F01" w14:textId="4B76B8BF" w:rsidR="00110B29" w:rsidRDefault="00110B29" w:rsidP="00E71FC3">
      <w:pPr>
        <w:pStyle w:val="NoSpacing"/>
      </w:pPr>
    </w:p>
    <w:p w14:paraId="249A59FF" w14:textId="507B409C" w:rsidR="00110B29" w:rsidRDefault="00110B29" w:rsidP="00E71FC3">
      <w:pPr>
        <w:pStyle w:val="NoSpacing"/>
      </w:pPr>
    </w:p>
    <w:p w14:paraId="236A8A9F" w14:textId="0753BAAA" w:rsidR="00110B29" w:rsidRDefault="00110B29" w:rsidP="00E71FC3">
      <w:pPr>
        <w:pStyle w:val="NoSpacing"/>
      </w:pPr>
      <w:r>
        <w:t>Son of William Beaumont and his wife,</w:t>
      </w:r>
      <w:r w:rsidR="009F5884">
        <w:t xml:space="preserve"> </w:t>
      </w:r>
      <w:bookmarkStart w:id="0" w:name="_GoBack"/>
      <w:bookmarkEnd w:id="0"/>
      <w:r>
        <w:t>Isabel(q.v.).</w:t>
      </w:r>
    </w:p>
    <w:p w14:paraId="193B5EA3" w14:textId="72164E8B" w:rsidR="00110B29" w:rsidRDefault="00110B29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22-284)</w:t>
      </w:r>
    </w:p>
    <w:p w14:paraId="5CD02D65" w14:textId="396A621E" w:rsidR="00110B29" w:rsidRDefault="00110B29" w:rsidP="00E71FC3">
      <w:pPr>
        <w:pStyle w:val="NoSpacing"/>
      </w:pPr>
    </w:p>
    <w:p w14:paraId="4142FE5A" w14:textId="42249A49" w:rsidR="00110B29" w:rsidRDefault="00110B29" w:rsidP="00E71FC3">
      <w:pPr>
        <w:pStyle w:val="NoSpacing"/>
      </w:pPr>
    </w:p>
    <w:p w14:paraId="113FC953" w14:textId="4087C0E9" w:rsidR="00110B29" w:rsidRDefault="00110B29" w:rsidP="00E71FC3">
      <w:pPr>
        <w:pStyle w:val="NoSpacing"/>
      </w:pPr>
      <w:r>
        <w:t xml:space="preserve">       ca.1402</w:t>
      </w:r>
      <w:r>
        <w:tab/>
        <w:t>Born.  (ibid.)</w:t>
      </w:r>
    </w:p>
    <w:p w14:paraId="01FD6D0C" w14:textId="33009438" w:rsidR="00110B29" w:rsidRDefault="00110B29" w:rsidP="00E71FC3">
      <w:pPr>
        <w:pStyle w:val="NoSpacing"/>
      </w:pPr>
      <w:r>
        <w:t>22 Apr.1424</w:t>
      </w:r>
      <w:r>
        <w:tab/>
        <w:t xml:space="preserve">His mother </w:t>
      </w:r>
      <w:proofErr w:type="gramStart"/>
      <w:r>
        <w:t>died</w:t>
      </w:r>
      <w:proofErr w:type="gramEnd"/>
      <w:r>
        <w:t xml:space="preserve"> and he inherited her lands.  (ibid.)</w:t>
      </w:r>
    </w:p>
    <w:p w14:paraId="3842FF90" w14:textId="7D52FB45" w:rsidR="00110B29" w:rsidRDefault="00110B29" w:rsidP="00E71FC3">
      <w:pPr>
        <w:pStyle w:val="NoSpacing"/>
      </w:pPr>
    </w:p>
    <w:p w14:paraId="737E7C9A" w14:textId="567F0792" w:rsidR="00110B29" w:rsidRDefault="00110B29" w:rsidP="00E71FC3">
      <w:pPr>
        <w:pStyle w:val="NoSpacing"/>
      </w:pPr>
    </w:p>
    <w:p w14:paraId="62524DF8" w14:textId="56611A16" w:rsidR="00110B29" w:rsidRPr="00110B29" w:rsidRDefault="00110B29" w:rsidP="00E71FC3">
      <w:pPr>
        <w:pStyle w:val="NoSpacing"/>
      </w:pPr>
      <w:r>
        <w:t>21 December 2018</w:t>
      </w:r>
    </w:p>
    <w:sectPr w:rsidR="00110B29" w:rsidRPr="00110B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10BD4" w14:textId="77777777" w:rsidR="00110B29" w:rsidRDefault="00110B29" w:rsidP="00E71FC3">
      <w:pPr>
        <w:spacing w:after="0" w:line="240" w:lineRule="auto"/>
      </w:pPr>
      <w:r>
        <w:separator/>
      </w:r>
    </w:p>
  </w:endnote>
  <w:endnote w:type="continuationSeparator" w:id="0">
    <w:p w14:paraId="794487CB" w14:textId="77777777" w:rsidR="00110B29" w:rsidRDefault="00110B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965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D301A" w14:textId="77777777" w:rsidR="00110B29" w:rsidRDefault="00110B29" w:rsidP="00E71FC3">
      <w:pPr>
        <w:spacing w:after="0" w:line="240" w:lineRule="auto"/>
      </w:pPr>
      <w:r>
        <w:separator/>
      </w:r>
    </w:p>
  </w:footnote>
  <w:footnote w:type="continuationSeparator" w:id="0">
    <w:p w14:paraId="567541FE" w14:textId="77777777" w:rsidR="00110B29" w:rsidRDefault="00110B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29"/>
    <w:rsid w:val="00110B29"/>
    <w:rsid w:val="001A7C09"/>
    <w:rsid w:val="00577BD5"/>
    <w:rsid w:val="00656CBA"/>
    <w:rsid w:val="006A1F77"/>
    <w:rsid w:val="00733BE7"/>
    <w:rsid w:val="009F58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0F705"/>
  <w15:chartTrackingRefBased/>
  <w15:docId w15:val="{6AB10D09-3EAD-4F8B-98E2-1632AC84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2018-12-21T20:54:00Z</dcterms:created>
  <dcterms:modified xsi:type="dcterms:W3CDTF">2018-12-21T20:57:00Z</dcterms:modified>
</cp:coreProperties>
</file>